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6BEFF8" w14:textId="32F9B7EF" w:rsidR="000D559E" w:rsidRDefault="000D559E" w:rsidP="00543A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PLESSELEY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d.1434)</w:t>
      </w:r>
    </w:p>
    <w:p w14:paraId="2A9C81F6" w14:textId="7A741CB5" w:rsidR="000D559E" w:rsidRDefault="000D559E" w:rsidP="00543A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East Retford, Nottinghamshire. Cartwright.</w:t>
      </w:r>
    </w:p>
    <w:p w14:paraId="537E48BC" w14:textId="2EB92D3D" w:rsidR="000D559E" w:rsidRDefault="000D559E" w:rsidP="00543A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0947F1" w14:textId="2C19A6AB" w:rsidR="000D559E" w:rsidRDefault="000D559E" w:rsidP="00543A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1BB7D9" w14:textId="39DEC102" w:rsidR="000D559E" w:rsidRDefault="000D559E" w:rsidP="00543A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Sep.1434</w:t>
      </w:r>
      <w:r>
        <w:rPr>
          <w:rFonts w:ascii="Times New Roman" w:hAnsi="Times New Roman" w:cs="Times New Roman"/>
          <w:sz w:val="24"/>
          <w:szCs w:val="24"/>
        </w:rPr>
        <w:tab/>
        <w:t>He made his</w:t>
      </w:r>
      <w:r w:rsidR="006B7102">
        <w:rPr>
          <w:rFonts w:ascii="Times New Roman" w:hAnsi="Times New Roman" w:cs="Times New Roman"/>
          <w:sz w:val="24"/>
          <w:szCs w:val="24"/>
        </w:rPr>
        <w:t xml:space="preserve"> Will.  (W.Y.R. p.130)</w:t>
      </w:r>
    </w:p>
    <w:p w14:paraId="319F2D17" w14:textId="728C826F" w:rsidR="006B7102" w:rsidRDefault="006B7102" w:rsidP="00543A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374D5A3" w14:textId="043484B1" w:rsidR="006B7102" w:rsidRDefault="006B7102" w:rsidP="00543A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D32FCC" w14:textId="59DD9979" w:rsidR="006B7102" w:rsidRDefault="006B7102" w:rsidP="00543A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55943F" w14:textId="0F8C7DE9" w:rsidR="006B7102" w:rsidRDefault="006B7102" w:rsidP="00543A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2021</w:t>
      </w:r>
    </w:p>
    <w:p w14:paraId="1BC71FB3" w14:textId="77777777" w:rsidR="006B7102" w:rsidRPr="000D559E" w:rsidRDefault="006B7102" w:rsidP="00543A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7102" w:rsidRPr="000D55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B32EF" w14:textId="77777777" w:rsidR="00543A15" w:rsidRDefault="00543A15" w:rsidP="009139A6">
      <w:r>
        <w:separator/>
      </w:r>
    </w:p>
  </w:endnote>
  <w:endnote w:type="continuationSeparator" w:id="0">
    <w:p w14:paraId="41FAA682" w14:textId="77777777" w:rsidR="00543A15" w:rsidRDefault="00543A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CB10B" w14:textId="77777777" w:rsidR="00543A15" w:rsidRDefault="00543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0387C" w14:textId="77777777" w:rsidR="00543A15" w:rsidRPr="009139A6" w:rsidRDefault="00543A15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A49D5" w14:textId="77777777" w:rsidR="00543A15" w:rsidRDefault="00543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D50C4" w14:textId="77777777" w:rsidR="00543A15" w:rsidRDefault="00543A15" w:rsidP="009139A6">
      <w:r>
        <w:separator/>
      </w:r>
    </w:p>
  </w:footnote>
  <w:footnote w:type="continuationSeparator" w:id="0">
    <w:p w14:paraId="58FC188B" w14:textId="77777777" w:rsidR="00543A15" w:rsidRDefault="00543A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6D0E9" w14:textId="77777777" w:rsidR="00543A15" w:rsidRDefault="00543A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2B6EF" w14:textId="77777777" w:rsidR="00543A15" w:rsidRDefault="00543A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4B8D1" w14:textId="77777777" w:rsidR="00543A15" w:rsidRDefault="00543A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A2E"/>
    <w:rsid w:val="000666E0"/>
    <w:rsid w:val="000D559E"/>
    <w:rsid w:val="002510B7"/>
    <w:rsid w:val="00543A15"/>
    <w:rsid w:val="005C130B"/>
    <w:rsid w:val="005F58FF"/>
    <w:rsid w:val="006B7102"/>
    <w:rsid w:val="00826F5C"/>
    <w:rsid w:val="009139A6"/>
    <w:rsid w:val="009448BB"/>
    <w:rsid w:val="00A3176C"/>
    <w:rsid w:val="00A60A2E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BC31B"/>
  <w15:chartTrackingRefBased/>
  <w15:docId w15:val="{C47996B9-5C99-4125-BE1D-30ECC2B5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104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2021-03-15T07:39:00Z</dcterms:created>
  <dcterms:modified xsi:type="dcterms:W3CDTF">2021-03-15T09:27:00Z</dcterms:modified>
</cp:coreProperties>
</file>